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5799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10DBF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10DBF" w:rsidRPr="00A10DBF">
          <w:rPr>
            <w:bCs/>
          </w:rPr>
          <w:t>17</w:t>
        </w:r>
        <w:r w:rsidR="00A10DBF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57990" w:rsidRPr="0035799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57990" w:rsidRPr="00357990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57990" w:rsidRPr="00357990">
          <w:rPr>
            <w:rStyle w:val="aa"/>
          </w:rPr>
          <w:t xml:space="preserve"> Кабинет врача-невролога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57990" w:rsidRPr="00357990">
          <w:rPr>
            <w:u w:val="single"/>
          </w:rPr>
          <w:t xml:space="preserve"> 07143/044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57990" w:rsidRPr="00357990">
          <w:rPr>
            <w:rStyle w:val="aa"/>
          </w:rPr>
          <w:t xml:space="preserve">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57990" w:rsidRPr="00357990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57990" w:rsidRPr="0035799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10DBF" w:rsidRPr="001D5852" w:rsidTr="00F912F0">
        <w:trPr>
          <w:jc w:val="center"/>
        </w:trPr>
        <w:tc>
          <w:tcPr>
            <w:tcW w:w="4678" w:type="dxa"/>
            <w:vAlign w:val="center"/>
          </w:tcPr>
          <w:p w:rsidR="00A10DBF" w:rsidRPr="001D5852" w:rsidRDefault="00A10DBF" w:rsidP="00A10DBF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10DBF" w:rsidRPr="00A10DBF" w:rsidRDefault="0038129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10DBF" w:rsidRPr="00A10DB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10DBF" w:rsidRPr="00A10DBF" w:rsidRDefault="00A10DBF" w:rsidP="00AD14A4">
      <w:r w:rsidRPr="00A10DBF">
        <w:t>- Руководство по эксплуатации прибора комбинированного ТКА-ПКМ (02) люксметр + яркомер;</w:t>
      </w:r>
    </w:p>
    <w:p w:rsidR="00A10DBF" w:rsidRPr="00A10DBF" w:rsidRDefault="00A10DBF" w:rsidP="00AD14A4">
      <w:r w:rsidRPr="00A10DB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10DBF" w:rsidP="00AD14A4">
      <w:r w:rsidRPr="00A10DB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38129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10DBF" w:rsidRPr="001D5852" w:rsidTr="00234932">
        <w:trPr>
          <w:jc w:val="center"/>
        </w:trPr>
        <w:tc>
          <w:tcPr>
            <w:tcW w:w="2969" w:type="dxa"/>
            <w:vAlign w:val="center"/>
          </w:tcPr>
          <w:p w:rsidR="00A10DBF" w:rsidRPr="001D5852" w:rsidRDefault="00A10DBF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10DBF" w:rsidRPr="001D5852" w:rsidTr="000D1F5B">
        <w:trPr>
          <w:jc w:val="center"/>
        </w:trPr>
        <w:tc>
          <w:tcPr>
            <w:tcW w:w="3237" w:type="dxa"/>
            <w:vAlign w:val="center"/>
          </w:tcPr>
          <w:p w:rsidR="00A10DBF" w:rsidRPr="00A10DBF" w:rsidRDefault="00A10DBF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10DBF" w:rsidRPr="001D5852" w:rsidRDefault="00A10DBF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10DBF" w:rsidRPr="001D5852" w:rsidRDefault="00A10DBF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10DBF" w:rsidRPr="00A10DBF" w:rsidRDefault="00A10DBF" w:rsidP="00883461">
            <w:pPr>
              <w:pStyle w:val="a8"/>
              <w:rPr>
                <w:b/>
              </w:rPr>
            </w:pPr>
            <w:r w:rsidRPr="00A10DBF">
              <w:rPr>
                <w:b/>
              </w:rPr>
              <w:t>100</w:t>
            </w:r>
          </w:p>
        </w:tc>
      </w:tr>
      <w:tr w:rsidR="00A10DBF" w:rsidRPr="001D5852" w:rsidTr="000D1F5B">
        <w:trPr>
          <w:jc w:val="center"/>
        </w:trPr>
        <w:tc>
          <w:tcPr>
            <w:tcW w:w="3237" w:type="dxa"/>
            <w:vAlign w:val="center"/>
          </w:tcPr>
          <w:p w:rsidR="00A10DBF" w:rsidRPr="00A10DBF" w:rsidRDefault="00A10DBF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3</w:t>
            </w:r>
            <w:r w:rsidR="00192B13">
              <w:t>87</w:t>
            </w:r>
          </w:p>
        </w:tc>
        <w:tc>
          <w:tcPr>
            <w:tcW w:w="1984" w:type="dxa"/>
            <w:vAlign w:val="center"/>
          </w:tcPr>
          <w:p w:rsidR="00A10DBF" w:rsidRDefault="00A10DBF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10DBF" w:rsidRPr="001D5852" w:rsidRDefault="00A10D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10DBF" w:rsidRPr="00A10DBF" w:rsidRDefault="00A10DBF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10DBF" w:rsidRPr="00A10DBF">
          <w:rPr>
            <w:bCs/>
          </w:rPr>
          <w:t>-</w:t>
        </w:r>
        <w:r w:rsidR="00A10DBF" w:rsidRPr="00A10DB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10DB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10DBF" w:rsidTr="00A10DB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Митяева Ольга Александровна</w:t>
            </w:r>
          </w:p>
        </w:tc>
      </w:tr>
      <w:tr w:rsidR="00AA46ED" w:rsidRPr="00A10DBF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A10DBF" w:rsidTr="00A10DB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Лукичев Дмитрий Олегович</w:t>
            </w:r>
          </w:p>
        </w:tc>
      </w:tr>
      <w:tr w:rsidR="00250DF5" w:rsidRPr="00A10DBF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DBF" w:rsidRDefault="00A10DBF" w:rsidP="0076042D">
      <w:pPr>
        <w:pStyle w:val="a9"/>
      </w:pPr>
      <w:r>
        <w:separator/>
      </w:r>
    </w:p>
  </w:endnote>
  <w:endnote w:type="continuationSeparator" w:id="0">
    <w:p w:rsidR="00A10DBF" w:rsidRDefault="00A10DB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579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38129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381297" w:rsidRPr="00F912F0">
            <w:rPr>
              <w:rStyle w:val="ad"/>
              <w:sz w:val="20"/>
              <w:szCs w:val="20"/>
            </w:rPr>
            <w:fldChar w:fldCharType="separate"/>
          </w:r>
          <w:r w:rsidR="00357990">
            <w:rPr>
              <w:rStyle w:val="ad"/>
              <w:noProof/>
              <w:sz w:val="20"/>
              <w:szCs w:val="20"/>
            </w:rPr>
            <w:t>1</w:t>
          </w:r>
          <w:r w:rsidR="0038129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7990" w:rsidRPr="0035799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DBF" w:rsidRDefault="00A10DBF" w:rsidP="0076042D">
      <w:pPr>
        <w:pStyle w:val="a9"/>
      </w:pPr>
      <w:r>
        <w:separator/>
      </w:r>
    </w:p>
  </w:footnote>
  <w:footnote w:type="continuationSeparator" w:id="0">
    <w:p w:rsidR="00A10DBF" w:rsidRDefault="00A10DB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9F201C7875E44C0DB2AA9F0C825ACE2B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A88805A65C41A48F662A4502CD2831"/>
    <w:docVar w:name="rm_id" w:val="223"/>
    <w:docVar w:name="rm_name" w:val=" Медицинская сестра "/>
    <w:docVar w:name="rm_number" w:val=" 07143/04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B96762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92B13"/>
    <w:rsid w:val="001D5852"/>
    <w:rsid w:val="001F4D8D"/>
    <w:rsid w:val="00234932"/>
    <w:rsid w:val="00250DF5"/>
    <w:rsid w:val="002E55C6"/>
    <w:rsid w:val="00305B2F"/>
    <w:rsid w:val="003360D5"/>
    <w:rsid w:val="00357990"/>
    <w:rsid w:val="00367816"/>
    <w:rsid w:val="00381297"/>
    <w:rsid w:val="003876C3"/>
    <w:rsid w:val="003C24DB"/>
    <w:rsid w:val="00402CAC"/>
    <w:rsid w:val="00444410"/>
    <w:rsid w:val="00471CA4"/>
    <w:rsid w:val="004A47AD"/>
    <w:rsid w:val="004C4DB2"/>
    <w:rsid w:val="00507AB5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0DBF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96762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C03BF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2016-10-17T13:10:00Z</dcterms:created>
  <dcterms:modified xsi:type="dcterms:W3CDTF">2016-10-18T09:23:00Z</dcterms:modified>
</cp:coreProperties>
</file>